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2B9B" w14:textId="77777777" w:rsidR="000D3E8D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KIRKBY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0A0FBCAB" w14:textId="4AC083CD" w:rsidR="000D3E8D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Treswell.</w:t>
      </w:r>
    </w:p>
    <w:p w14:paraId="18C59A0E" w14:textId="77777777" w:rsidR="000D3E8D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3CBD2" w14:textId="77777777" w:rsidR="000D3E8D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F3518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>He was ordained acolyte in in the conventual church of Holy Trinity Priory,</w:t>
      </w:r>
    </w:p>
    <w:p w14:paraId="79C4B2A8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0A06C82D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413A249D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B72B3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8C2ACC" w14:textId="77777777" w:rsidR="000D3E8D" w:rsidRPr="00FF328A" w:rsidRDefault="000D3E8D" w:rsidP="000D3E8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25 August 2021</w:t>
      </w:r>
    </w:p>
    <w:p w14:paraId="18A75A4B" w14:textId="0852B200" w:rsidR="00BA00AB" w:rsidRPr="000D3E8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D3E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7BCD" w14:textId="77777777" w:rsidR="000D3E8D" w:rsidRDefault="000D3E8D" w:rsidP="009139A6">
      <w:r>
        <w:separator/>
      </w:r>
    </w:p>
  </w:endnote>
  <w:endnote w:type="continuationSeparator" w:id="0">
    <w:p w14:paraId="059237C8" w14:textId="77777777" w:rsidR="000D3E8D" w:rsidRDefault="000D3E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0A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87B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68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BF91" w14:textId="77777777" w:rsidR="000D3E8D" w:rsidRDefault="000D3E8D" w:rsidP="009139A6">
      <w:r>
        <w:separator/>
      </w:r>
    </w:p>
  </w:footnote>
  <w:footnote w:type="continuationSeparator" w:id="0">
    <w:p w14:paraId="3EDA2509" w14:textId="77777777" w:rsidR="000D3E8D" w:rsidRDefault="000D3E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CA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7F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44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E8D"/>
    <w:rsid w:val="000666E0"/>
    <w:rsid w:val="000D3E8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B954F"/>
  <w15:chartTrackingRefBased/>
  <w15:docId w15:val="{04E7D2A3-B4F3-4AAA-9B10-28982D7C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2021-08-25T12:14:00Z</dcterms:created>
  <dcterms:modified xsi:type="dcterms:W3CDTF">2021-08-25T12:15:00Z</dcterms:modified>
</cp:coreProperties>
</file>